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226B0" w14:textId="0C6AA47E" w:rsidR="000E023D" w:rsidRPr="0059650C" w:rsidRDefault="0059650C" w:rsidP="000E023D">
      <w:pPr>
        <w:pStyle w:val="CH"/>
        <w:rPr>
          <w:lang w:val="en-US"/>
        </w:rPr>
      </w:pPr>
      <w:bookmarkStart w:id="0" w:name="historyclause"/>
      <w:r>
        <w:rPr>
          <w:noProof/>
        </w:rPr>
        <w:t>3GPP TSG-</w:t>
      </w:r>
      <w:fldSimple w:instr=" DOCPROPERTY  TSG/WGRef  \* MERGEFORMAT ">
        <w:r>
          <w:rPr>
            <w:noProof/>
          </w:rPr>
          <w:t>RAN4</w:t>
        </w:r>
      </w:fldSimple>
      <w:r>
        <w:rPr>
          <w:noProof/>
        </w:rPr>
        <w:t xml:space="preserve"> Meeting #</w:t>
      </w:r>
      <w:fldSimple w:instr=" DOCPROPERTY  MtgSeq  \* MERGEFORMAT ">
        <w:r w:rsidRPr="00EB09B7">
          <w:rPr>
            <w:noProof/>
          </w:rPr>
          <w:t>95</w:t>
        </w:r>
      </w:fldSimple>
      <w:fldSimple w:instr=" DOCPROPERTY  MtgTitle  \* MERGEFORMAT ">
        <w:r>
          <w:rPr>
            <w:noProof/>
          </w:rPr>
          <w:t>-e</w:t>
        </w:r>
      </w:fldSimple>
      <w:r w:rsidR="000E023D" w:rsidRPr="0059650C">
        <w:rPr>
          <w:lang w:val="en-US"/>
        </w:rPr>
        <w:tab/>
      </w:r>
      <w:r w:rsidR="000E023D" w:rsidRPr="0059650C">
        <w:rPr>
          <w:lang w:val="en-US"/>
        </w:rPr>
        <w:tab/>
      </w:r>
      <w:r w:rsidR="008F3CDD" w:rsidRPr="0059650C">
        <w:rPr>
          <w:lang w:val="en-US"/>
        </w:rPr>
        <w:t>R4-</w:t>
      </w:r>
      <w:r w:rsidR="009D0717" w:rsidRPr="0059650C">
        <w:rPr>
          <w:lang w:val="en-US"/>
        </w:rPr>
        <w:t>2006345</w:t>
      </w:r>
    </w:p>
    <w:p w14:paraId="50DC9730" w14:textId="07A28653" w:rsidR="00D309CC" w:rsidRPr="0059650C" w:rsidRDefault="0059650C" w:rsidP="0059650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May 2020</w:t>
        </w:r>
      </w:fldSimple>
      <w:r>
        <w:rPr>
          <w:b/>
          <w:noProof/>
          <w:sz w:val="24"/>
        </w:rPr>
        <w:t xml:space="preserve"> - </w:t>
      </w:r>
      <w:fldSimple w:instr=" DOCPROPERTY  EndDate  \* MERGEFORMAT ">
        <w:r w:rsidRPr="00BA51D9">
          <w:rPr>
            <w:b/>
            <w:noProof/>
            <w:sz w:val="24"/>
          </w:rPr>
          <w:t>5th Jun 2020</w:t>
        </w:r>
      </w:fldSimple>
    </w:p>
    <w:p w14:paraId="39A0EE25" w14:textId="77777777" w:rsidR="00D309CC" w:rsidRDefault="00D309CC" w:rsidP="00D309CC">
      <w:pPr>
        <w:tabs>
          <w:tab w:val="left" w:pos="2160"/>
        </w:tabs>
        <w:rPr>
          <w:rFonts w:ascii="Arial" w:hAnsi="Arial" w:cs="Arial"/>
          <w:b/>
        </w:rPr>
      </w:pPr>
    </w:p>
    <w:p w14:paraId="6DDCE159" w14:textId="2C3066D7" w:rsidR="00D309CC" w:rsidRPr="006C351C" w:rsidRDefault="00D309CC" w:rsidP="00D309CC">
      <w:pPr>
        <w:pStyle w:val="CH"/>
        <w:rPr>
          <w:b w:val="0"/>
        </w:rPr>
      </w:pPr>
      <w:r w:rsidRPr="0008103A">
        <w:t>Agenda item:</w:t>
      </w:r>
      <w:r>
        <w:tab/>
      </w:r>
      <w:r w:rsidR="009D0717">
        <w:rPr>
          <w:lang w:val="en-US"/>
        </w:rPr>
        <w:t>6.11.1.2</w:t>
      </w:r>
    </w:p>
    <w:p w14:paraId="4DBE005A" w14:textId="77777777" w:rsidR="00D309CC" w:rsidRPr="006C351C" w:rsidRDefault="00D309CC" w:rsidP="00D309CC">
      <w:pPr>
        <w:pStyle w:val="CH"/>
        <w:rPr>
          <w:b w:val="0"/>
        </w:rPr>
      </w:pPr>
      <w:r w:rsidRPr="006C351C">
        <w:t>Source:</w:t>
      </w:r>
      <w:r w:rsidRPr="006C351C">
        <w:tab/>
        <w:t>Apple Inc.</w:t>
      </w:r>
    </w:p>
    <w:p w14:paraId="0D2061A1" w14:textId="41A10336" w:rsidR="00D309CC" w:rsidRPr="006C351C" w:rsidRDefault="00D309CC" w:rsidP="00D309CC">
      <w:pPr>
        <w:pStyle w:val="CH"/>
      </w:pPr>
      <w:r w:rsidRPr="006C351C">
        <w:t>Title:</w:t>
      </w:r>
      <w:r w:rsidRPr="006C351C">
        <w:tab/>
      </w:r>
      <w:r w:rsidR="00F7420E" w:rsidRPr="00F7420E">
        <w:t>Contribution to Tx Diversity and UL MIMO</w:t>
      </w:r>
    </w:p>
    <w:p w14:paraId="052B1E0C" w14:textId="71B31FBD" w:rsidR="00104BC6" w:rsidRPr="003A6046" w:rsidRDefault="00104BC6" w:rsidP="00D309CC">
      <w:pPr>
        <w:pStyle w:val="CH"/>
      </w:pPr>
      <w:r w:rsidRPr="002A4457">
        <w:t>WI/SI:</w:t>
      </w:r>
      <w:r w:rsidRPr="002A4457">
        <w:tab/>
      </w:r>
      <w:proofErr w:type="spellStart"/>
      <w:r w:rsidR="009D0717" w:rsidRPr="009D0717">
        <w:t>NR_eMIMO</w:t>
      </w:r>
      <w:proofErr w:type="spellEnd"/>
      <w:r w:rsidR="009D0717" w:rsidRPr="009D0717">
        <w:t>-Core</w:t>
      </w:r>
      <w:r w:rsidR="006F32C4" w:rsidRPr="006F32C4">
        <w:t xml:space="preserve"> </w:t>
      </w:r>
    </w:p>
    <w:p w14:paraId="6C6D1281" w14:textId="2D5ECA04" w:rsidR="00104BC6" w:rsidRPr="006C351C" w:rsidRDefault="00104BC6" w:rsidP="00D309CC">
      <w:pPr>
        <w:pStyle w:val="CH"/>
        <w:rPr>
          <w:b w:val="0"/>
        </w:rPr>
      </w:pPr>
      <w:r w:rsidRPr="006C351C">
        <w:t>Release:</w:t>
      </w:r>
      <w:r w:rsidRPr="006C351C">
        <w:tab/>
        <w:t>Rel-</w:t>
      </w:r>
      <w:r w:rsidR="002A79F8" w:rsidRPr="006C351C">
        <w:t>1</w:t>
      </w:r>
      <w:r w:rsidR="00E57DE9">
        <w:t>6</w:t>
      </w:r>
    </w:p>
    <w:p w14:paraId="2E4E044D" w14:textId="5BB0F667" w:rsidR="00D309CC" w:rsidRDefault="00D309CC" w:rsidP="00D309CC">
      <w:pPr>
        <w:pStyle w:val="CH"/>
      </w:pPr>
      <w:r w:rsidRPr="006C351C">
        <w:t>Document for:</w:t>
      </w:r>
      <w:r w:rsidRPr="006C351C">
        <w:tab/>
      </w:r>
      <w:r w:rsidR="00D34E1E">
        <w:t>Approval</w:t>
      </w:r>
    </w:p>
    <w:p w14:paraId="00DB0B4B" w14:textId="77777777" w:rsidR="00FC371C" w:rsidRPr="0008103A" w:rsidRDefault="00FC371C" w:rsidP="00D309CC">
      <w:pPr>
        <w:pStyle w:val="CH"/>
        <w:rPr>
          <w:b w:val="0"/>
        </w:rPr>
      </w:pPr>
    </w:p>
    <w:p w14:paraId="0273524A" w14:textId="48BBA82E" w:rsidR="008E7986" w:rsidRDefault="008E7986" w:rsidP="008E7986">
      <w:pPr>
        <w:pStyle w:val="Heading1"/>
      </w:pPr>
      <w:r>
        <w:t>1</w:t>
      </w:r>
      <w:r>
        <w:tab/>
      </w:r>
      <w:r w:rsidRPr="004D3578">
        <w:t>Introduction</w:t>
      </w:r>
      <w:r>
        <w:t xml:space="preserve"> </w:t>
      </w:r>
    </w:p>
    <w:p w14:paraId="2879D851" w14:textId="365F5525" w:rsidR="009337F5" w:rsidRDefault="009337F5" w:rsidP="009337F5">
      <w:r>
        <w:t xml:space="preserve">The discussions in last RAN4 conference lead to the WF [1]. This paper aims to contribute to the </w:t>
      </w:r>
      <w:proofErr w:type="spellStart"/>
      <w:r w:rsidR="008B7930">
        <w:t>ULFPTx</w:t>
      </w:r>
      <w:proofErr w:type="spellEnd"/>
      <w:r>
        <w:t xml:space="preserve"> discussion.</w:t>
      </w:r>
    </w:p>
    <w:p w14:paraId="39718D8C" w14:textId="77777777" w:rsidR="00FC371C" w:rsidRPr="00BD4B06" w:rsidRDefault="00FC371C" w:rsidP="00FC371C">
      <w:pPr>
        <w:pStyle w:val="Heading1"/>
      </w:pPr>
      <w:r>
        <w:t>2</w:t>
      </w:r>
      <w:r>
        <w:tab/>
      </w:r>
      <w:r>
        <w:tab/>
      </w:r>
      <w:r>
        <w:tab/>
        <w:t>Discussion</w:t>
      </w:r>
    </w:p>
    <w:p w14:paraId="1C328822" w14:textId="1EDE108C" w:rsidR="00992F90" w:rsidRDefault="00067196" w:rsidP="00FC371C">
      <w:pPr>
        <w:pStyle w:val="TH"/>
        <w:jc w:val="both"/>
        <w:rPr>
          <w:rFonts w:ascii="Times New Roman" w:hAnsi="Times New Roman"/>
          <w:b w:val="0"/>
          <w:bCs/>
        </w:rPr>
      </w:pPr>
      <w:r>
        <w:rPr>
          <w:rFonts w:ascii="Times New Roman" w:hAnsi="Times New Roman"/>
          <w:b w:val="0"/>
          <w:bCs/>
        </w:rPr>
        <w:t>WF [1] feature the proposals regarding potential power class introduction</w:t>
      </w:r>
      <w:r w:rsidR="00911789">
        <w:rPr>
          <w:rFonts w:ascii="Times New Roman" w:hAnsi="Times New Roman"/>
          <w:b w:val="0"/>
          <w:bCs/>
        </w:rPr>
        <w:t xml:space="preserve"> to solve the Tx diversity ambiguity</w:t>
      </w:r>
      <w:r w:rsidR="00F11D80">
        <w:rPr>
          <w:rFonts w:ascii="Times New Roman" w:hAnsi="Times New Roman"/>
          <w:b w:val="0"/>
          <w:bCs/>
        </w:rPr>
        <w:t xml:space="preserve">. </w:t>
      </w:r>
      <w:r w:rsidR="00720504">
        <w:rPr>
          <w:rFonts w:ascii="Times New Roman" w:hAnsi="Times New Roman"/>
          <w:b w:val="0"/>
          <w:bCs/>
        </w:rPr>
        <w:t>Power</w:t>
      </w:r>
      <w:r w:rsidR="009337F5">
        <w:rPr>
          <w:rFonts w:ascii="Times New Roman" w:hAnsi="Times New Roman"/>
          <w:b w:val="0"/>
          <w:bCs/>
        </w:rPr>
        <w:t xml:space="preserve"> classes should </w:t>
      </w:r>
      <w:r w:rsidR="00720504">
        <w:rPr>
          <w:rFonts w:ascii="Times New Roman" w:hAnsi="Times New Roman"/>
          <w:b w:val="0"/>
          <w:bCs/>
        </w:rPr>
        <w:t xml:space="preserve">not </w:t>
      </w:r>
      <w:r w:rsidR="009337F5">
        <w:rPr>
          <w:rFonts w:ascii="Times New Roman" w:hAnsi="Times New Roman"/>
          <w:b w:val="0"/>
          <w:bCs/>
        </w:rPr>
        <w:t>be used to clear out ambiguities for Tx diversity</w:t>
      </w:r>
      <w:r w:rsidR="00F11D80">
        <w:rPr>
          <w:rFonts w:ascii="Times New Roman" w:hAnsi="Times New Roman"/>
          <w:b w:val="0"/>
          <w:bCs/>
        </w:rPr>
        <w:t xml:space="preserve"> as it has larg</w:t>
      </w:r>
      <w:r w:rsidR="005846A3">
        <w:rPr>
          <w:rFonts w:ascii="Times New Roman" w:hAnsi="Times New Roman"/>
          <w:b w:val="0"/>
          <w:bCs/>
        </w:rPr>
        <w:t>e</w:t>
      </w:r>
      <w:r w:rsidR="00F11D80">
        <w:rPr>
          <w:rFonts w:ascii="Times New Roman" w:hAnsi="Times New Roman"/>
          <w:b w:val="0"/>
          <w:bCs/>
        </w:rPr>
        <w:t xml:space="preserve"> impact on many fields in the specifications.</w:t>
      </w:r>
      <w:r w:rsidR="009337F5">
        <w:rPr>
          <w:rFonts w:ascii="Times New Roman" w:hAnsi="Times New Roman"/>
          <w:b w:val="0"/>
          <w:bCs/>
        </w:rPr>
        <w:t xml:space="preserve"> </w:t>
      </w:r>
      <w:r w:rsidR="005846A3">
        <w:rPr>
          <w:rFonts w:ascii="Times New Roman" w:hAnsi="Times New Roman"/>
          <w:b w:val="0"/>
          <w:bCs/>
        </w:rPr>
        <w:t>Other</w:t>
      </w:r>
      <w:r w:rsidR="009337F5">
        <w:rPr>
          <w:rFonts w:ascii="Times New Roman" w:hAnsi="Times New Roman"/>
          <w:b w:val="0"/>
          <w:bCs/>
        </w:rPr>
        <w:t xml:space="preserve"> options </w:t>
      </w:r>
      <w:r w:rsidR="00BD7C03">
        <w:rPr>
          <w:rFonts w:ascii="Times New Roman" w:hAnsi="Times New Roman"/>
          <w:b w:val="0"/>
          <w:bCs/>
        </w:rPr>
        <w:t>like</w:t>
      </w:r>
      <w:r w:rsidR="009337F5">
        <w:rPr>
          <w:rFonts w:ascii="Times New Roman" w:hAnsi="Times New Roman"/>
          <w:b w:val="0"/>
          <w:bCs/>
        </w:rPr>
        <w:t xml:space="preserve"> using modified MPR</w:t>
      </w:r>
      <w:r w:rsidR="00545BFB">
        <w:rPr>
          <w:rFonts w:ascii="Times New Roman" w:hAnsi="Times New Roman"/>
          <w:b w:val="0"/>
          <w:bCs/>
        </w:rPr>
        <w:t xml:space="preserve"> </w:t>
      </w:r>
      <w:r w:rsidR="009337F5">
        <w:rPr>
          <w:rFonts w:ascii="Times New Roman" w:hAnsi="Times New Roman"/>
          <w:b w:val="0"/>
          <w:bCs/>
        </w:rPr>
        <w:t>behaviour bits</w:t>
      </w:r>
      <w:r w:rsidR="005846A3">
        <w:rPr>
          <w:rFonts w:ascii="Times New Roman" w:hAnsi="Times New Roman"/>
          <w:b w:val="0"/>
          <w:bCs/>
        </w:rPr>
        <w:t xml:space="preserve"> should be considered</w:t>
      </w:r>
      <w:r w:rsidR="00CE0601">
        <w:rPr>
          <w:rFonts w:ascii="Times New Roman" w:hAnsi="Times New Roman"/>
          <w:b w:val="0"/>
          <w:bCs/>
        </w:rPr>
        <w:t>. It was proposed in</w:t>
      </w:r>
      <w:r w:rsidR="004A0009">
        <w:rPr>
          <w:rFonts w:ascii="Times New Roman" w:hAnsi="Times New Roman"/>
          <w:b w:val="0"/>
          <w:bCs/>
        </w:rPr>
        <w:t xml:space="preserve"> [2]</w:t>
      </w:r>
      <w:r w:rsidR="007F0F23">
        <w:rPr>
          <w:rFonts w:ascii="Times New Roman" w:hAnsi="Times New Roman"/>
          <w:b w:val="0"/>
          <w:bCs/>
        </w:rPr>
        <w:t xml:space="preserve"> and</w:t>
      </w:r>
      <w:r w:rsidR="004A0009">
        <w:rPr>
          <w:rFonts w:ascii="Times New Roman" w:hAnsi="Times New Roman"/>
          <w:b w:val="0"/>
          <w:bCs/>
        </w:rPr>
        <w:t xml:space="preserve"> [3]</w:t>
      </w:r>
      <w:r w:rsidR="00CE0601">
        <w:rPr>
          <w:rFonts w:ascii="Times New Roman" w:hAnsi="Times New Roman"/>
          <w:b w:val="0"/>
          <w:bCs/>
        </w:rPr>
        <w:t xml:space="preserve"> to shift the </w:t>
      </w:r>
      <w:r w:rsidR="007F0F23">
        <w:rPr>
          <w:rFonts w:ascii="Times New Roman" w:hAnsi="Times New Roman"/>
          <w:b w:val="0"/>
          <w:bCs/>
        </w:rPr>
        <w:t>bitmap</w:t>
      </w:r>
      <w:r w:rsidR="00CE0601">
        <w:rPr>
          <w:rFonts w:ascii="Times New Roman" w:hAnsi="Times New Roman"/>
          <w:b w:val="0"/>
          <w:bCs/>
        </w:rPr>
        <w:t xml:space="preserve"> from 38.101-3 to 38.101-1 to make it better accessible</w:t>
      </w:r>
      <w:r w:rsidR="00230192">
        <w:rPr>
          <w:rFonts w:ascii="Times New Roman" w:hAnsi="Times New Roman"/>
          <w:b w:val="0"/>
          <w:bCs/>
        </w:rPr>
        <w:t>.</w:t>
      </w:r>
      <w:r w:rsidR="00720504">
        <w:rPr>
          <w:rFonts w:ascii="Times New Roman" w:hAnsi="Times New Roman"/>
          <w:b w:val="0"/>
          <w:bCs/>
        </w:rPr>
        <w:t xml:space="preserve"> Especially, if enhanced MPR for Tx diversity is define</w:t>
      </w:r>
      <w:r w:rsidR="000F261C">
        <w:rPr>
          <w:rFonts w:ascii="Times New Roman" w:hAnsi="Times New Roman"/>
          <w:b w:val="0"/>
          <w:bCs/>
        </w:rPr>
        <w:t xml:space="preserve">d these </w:t>
      </w:r>
      <w:r w:rsidR="00720504">
        <w:rPr>
          <w:rFonts w:ascii="Times New Roman" w:hAnsi="Times New Roman"/>
          <w:b w:val="0"/>
          <w:bCs/>
        </w:rPr>
        <w:t xml:space="preserve">bitmaps could be </w:t>
      </w:r>
      <w:r w:rsidR="000F261C">
        <w:rPr>
          <w:rFonts w:ascii="Times New Roman" w:hAnsi="Times New Roman"/>
          <w:b w:val="0"/>
          <w:bCs/>
        </w:rPr>
        <w:t>utilized</w:t>
      </w:r>
      <w:r w:rsidR="00720504">
        <w:rPr>
          <w:rFonts w:ascii="Times New Roman" w:hAnsi="Times New Roman"/>
          <w:b w:val="0"/>
          <w:bCs/>
        </w:rPr>
        <w:t xml:space="preserve"> to (indirectly) signal the usage of Tx diversity</w:t>
      </w:r>
      <w:r w:rsidR="000F261C">
        <w:rPr>
          <w:rFonts w:ascii="Times New Roman" w:hAnsi="Times New Roman"/>
          <w:b w:val="0"/>
          <w:bCs/>
        </w:rPr>
        <w:t>.</w:t>
      </w:r>
    </w:p>
    <w:p w14:paraId="713B78D9" w14:textId="632AB690" w:rsidR="00067196" w:rsidRDefault="00067196" w:rsidP="00FC371C">
      <w:pPr>
        <w:pStyle w:val="TH"/>
        <w:jc w:val="both"/>
        <w:rPr>
          <w:rFonts w:ascii="Times New Roman" w:hAnsi="Times New Roman"/>
          <w:b w:val="0"/>
          <w:bCs/>
        </w:rPr>
      </w:pPr>
      <w:r w:rsidRPr="0071671C">
        <w:rPr>
          <w:rFonts w:ascii="Times New Roman" w:hAnsi="Times New Roman"/>
        </w:rPr>
        <w:t>Proposal 1</w:t>
      </w:r>
      <w:r>
        <w:rPr>
          <w:rFonts w:ascii="Times New Roman" w:hAnsi="Times New Roman"/>
          <w:b w:val="0"/>
          <w:bCs/>
        </w:rPr>
        <w:t xml:space="preserve">: </w:t>
      </w:r>
      <w:r w:rsidR="00DA6EA4">
        <w:rPr>
          <w:rFonts w:ascii="Times New Roman" w:hAnsi="Times New Roman"/>
          <w:b w:val="0"/>
          <w:bCs/>
        </w:rPr>
        <w:t>We</w:t>
      </w:r>
      <w:r>
        <w:rPr>
          <w:rFonts w:ascii="Times New Roman" w:hAnsi="Times New Roman"/>
          <w:b w:val="0"/>
          <w:bCs/>
        </w:rPr>
        <w:t xml:space="preserve"> don’t think a power class</w:t>
      </w:r>
      <w:r w:rsidR="00995505">
        <w:rPr>
          <w:rFonts w:ascii="Times New Roman" w:hAnsi="Times New Roman"/>
          <w:b w:val="0"/>
          <w:bCs/>
        </w:rPr>
        <w:t xml:space="preserve"> definition</w:t>
      </w:r>
      <w:r>
        <w:rPr>
          <w:rFonts w:ascii="Times New Roman" w:hAnsi="Times New Roman"/>
          <w:b w:val="0"/>
          <w:bCs/>
        </w:rPr>
        <w:t xml:space="preserve"> </w:t>
      </w:r>
      <w:r w:rsidR="00995505">
        <w:rPr>
          <w:rFonts w:ascii="Times New Roman" w:hAnsi="Times New Roman"/>
          <w:b w:val="0"/>
          <w:bCs/>
        </w:rPr>
        <w:t>should be used to close the Tx diversity ambiguity.</w:t>
      </w:r>
      <w:r w:rsidR="009337F5">
        <w:rPr>
          <w:rFonts w:ascii="Times New Roman" w:hAnsi="Times New Roman"/>
          <w:b w:val="0"/>
          <w:bCs/>
        </w:rPr>
        <w:t xml:space="preserve"> Other signalling options like modified MPR bits should be considered.</w:t>
      </w:r>
    </w:p>
    <w:p w14:paraId="1141452D" w14:textId="5049630E" w:rsidR="00F11D80" w:rsidRDefault="00F11D80" w:rsidP="00FC371C">
      <w:pPr>
        <w:pStyle w:val="TH"/>
        <w:jc w:val="both"/>
        <w:rPr>
          <w:rFonts w:ascii="Times New Roman" w:hAnsi="Times New Roman"/>
          <w:b w:val="0"/>
          <w:bCs/>
        </w:rPr>
      </w:pPr>
      <w:r>
        <w:rPr>
          <w:rFonts w:ascii="Times New Roman" w:hAnsi="Times New Roman"/>
          <w:b w:val="0"/>
          <w:bCs/>
        </w:rPr>
        <w:t>If a UE signals PC2 capability it should be able to comply to all regulatory requirements and all specifications defined for PC2.</w:t>
      </w:r>
      <w:r w:rsidR="00C863FF">
        <w:rPr>
          <w:rFonts w:ascii="Times New Roman" w:hAnsi="Times New Roman"/>
          <w:b w:val="0"/>
          <w:bCs/>
        </w:rPr>
        <w:t xml:space="preserve"> The UE should not autonomously switch its PC.</w:t>
      </w:r>
      <w:r>
        <w:rPr>
          <w:rFonts w:ascii="Times New Roman" w:hAnsi="Times New Roman"/>
          <w:b w:val="0"/>
          <w:bCs/>
        </w:rPr>
        <w:t xml:space="preserve"> </w:t>
      </w:r>
      <w:r w:rsidR="00DD5AF4">
        <w:rPr>
          <w:rFonts w:ascii="Times New Roman" w:hAnsi="Times New Roman"/>
          <w:b w:val="0"/>
          <w:bCs/>
        </w:rPr>
        <w:t>This includes that</w:t>
      </w:r>
      <w:r w:rsidR="00C863FF">
        <w:rPr>
          <w:rFonts w:ascii="Times New Roman" w:hAnsi="Times New Roman"/>
          <w:b w:val="0"/>
          <w:bCs/>
        </w:rPr>
        <w:t xml:space="preserve"> a UE</w:t>
      </w:r>
      <w:r w:rsidR="00DD5AF4">
        <w:rPr>
          <w:rFonts w:ascii="Times New Roman" w:hAnsi="Times New Roman"/>
          <w:b w:val="0"/>
          <w:bCs/>
        </w:rPr>
        <w:t xml:space="preserve"> </w:t>
      </w:r>
      <w:r w:rsidR="00C863FF">
        <w:rPr>
          <w:rFonts w:ascii="Times New Roman" w:hAnsi="Times New Roman"/>
          <w:b w:val="0"/>
          <w:bCs/>
        </w:rPr>
        <w:t>after signalling PC2</w:t>
      </w:r>
      <w:r w:rsidR="00DD5AF4">
        <w:rPr>
          <w:rFonts w:ascii="Times New Roman" w:hAnsi="Times New Roman"/>
          <w:b w:val="0"/>
          <w:bCs/>
        </w:rPr>
        <w:t xml:space="preserve"> should not autonomously fall to PC3 by switching o</w:t>
      </w:r>
      <w:r w:rsidR="00016B22">
        <w:rPr>
          <w:rFonts w:ascii="Times New Roman" w:hAnsi="Times New Roman"/>
          <w:b w:val="0"/>
          <w:bCs/>
        </w:rPr>
        <w:t>f</w:t>
      </w:r>
      <w:r w:rsidR="00DD5AF4">
        <w:rPr>
          <w:rFonts w:ascii="Times New Roman" w:hAnsi="Times New Roman"/>
          <w:b w:val="0"/>
          <w:bCs/>
        </w:rPr>
        <w:t>f one antenna port.</w:t>
      </w:r>
      <w:r>
        <w:rPr>
          <w:rFonts w:ascii="Times New Roman" w:hAnsi="Times New Roman"/>
          <w:b w:val="0"/>
          <w:bCs/>
        </w:rPr>
        <w:t xml:space="preserve"> </w:t>
      </w:r>
    </w:p>
    <w:p w14:paraId="0B379769" w14:textId="40FAB58F" w:rsidR="00D34962" w:rsidRDefault="009337F5" w:rsidP="00FC371C">
      <w:pPr>
        <w:pStyle w:val="TH"/>
        <w:jc w:val="both"/>
        <w:rPr>
          <w:rFonts w:ascii="Times New Roman" w:hAnsi="Times New Roman"/>
          <w:b w:val="0"/>
          <w:bCs/>
        </w:rPr>
      </w:pPr>
      <w:r w:rsidRPr="00F11D80">
        <w:rPr>
          <w:rFonts w:ascii="Times New Roman" w:hAnsi="Times New Roman"/>
        </w:rPr>
        <w:t>Proposal 2:</w:t>
      </w:r>
      <w:r>
        <w:rPr>
          <w:rFonts w:ascii="Times New Roman" w:hAnsi="Times New Roman"/>
          <w:b w:val="0"/>
          <w:bCs/>
        </w:rPr>
        <w:t xml:space="preserve"> </w:t>
      </w:r>
      <w:r w:rsidR="00D34962" w:rsidRPr="009337F5">
        <w:rPr>
          <w:rFonts w:ascii="Times New Roman" w:hAnsi="Times New Roman"/>
          <w:b w:val="0"/>
          <w:bCs/>
        </w:rPr>
        <w:t>UE should not</w:t>
      </w:r>
      <w:r>
        <w:rPr>
          <w:rFonts w:ascii="Times New Roman" w:hAnsi="Times New Roman"/>
          <w:b w:val="0"/>
          <w:bCs/>
        </w:rPr>
        <w:t xml:space="preserve"> be allowed to autonomously </w:t>
      </w:r>
      <w:r w:rsidR="00D34962" w:rsidRPr="009337F5">
        <w:rPr>
          <w:rFonts w:ascii="Times New Roman" w:hAnsi="Times New Roman"/>
          <w:b w:val="0"/>
          <w:bCs/>
        </w:rPr>
        <w:t>fall to PC3 if it signal</w:t>
      </w:r>
      <w:r w:rsidR="004C2924">
        <w:rPr>
          <w:rFonts w:ascii="Times New Roman" w:hAnsi="Times New Roman"/>
          <w:b w:val="0"/>
          <w:bCs/>
        </w:rPr>
        <w:t>s</w:t>
      </w:r>
      <w:r w:rsidR="00D34962" w:rsidRPr="009337F5">
        <w:rPr>
          <w:rFonts w:ascii="Times New Roman" w:hAnsi="Times New Roman"/>
          <w:b w:val="0"/>
          <w:bCs/>
        </w:rPr>
        <w:t xml:space="preserve"> PC2 </w:t>
      </w:r>
      <w:r w:rsidRPr="009337F5">
        <w:rPr>
          <w:rFonts w:ascii="Times New Roman" w:hAnsi="Times New Roman"/>
          <w:b w:val="0"/>
          <w:bCs/>
        </w:rPr>
        <w:t>capability</w:t>
      </w:r>
      <w:r>
        <w:rPr>
          <w:rFonts w:ascii="Times New Roman" w:hAnsi="Times New Roman"/>
          <w:b w:val="0"/>
          <w:bCs/>
        </w:rPr>
        <w:t>.</w:t>
      </w:r>
    </w:p>
    <w:p w14:paraId="48BEFC6A" w14:textId="07FF28C6" w:rsidR="00FC371C" w:rsidRDefault="00E84EA7" w:rsidP="00FC371C">
      <w:pPr>
        <w:pStyle w:val="TH"/>
        <w:jc w:val="both"/>
        <w:rPr>
          <w:rFonts w:ascii="Times New Roman" w:hAnsi="Times New Roman"/>
          <w:b w:val="0"/>
          <w:bCs/>
        </w:rPr>
      </w:pPr>
      <w:proofErr w:type="spellStart"/>
      <w:r>
        <w:rPr>
          <w:rFonts w:ascii="Times New Roman" w:hAnsi="Times New Roman"/>
          <w:b w:val="0"/>
          <w:bCs/>
        </w:rPr>
        <w:t>ULFPTx</w:t>
      </w:r>
      <w:proofErr w:type="spellEnd"/>
      <w:r>
        <w:rPr>
          <w:rFonts w:ascii="Times New Roman" w:hAnsi="Times New Roman"/>
          <w:b w:val="0"/>
          <w:bCs/>
        </w:rPr>
        <w:t xml:space="preserve"> u</w:t>
      </w:r>
      <w:r w:rsidR="00FC371C">
        <w:rPr>
          <w:rFonts w:ascii="Times New Roman" w:hAnsi="Times New Roman"/>
          <w:b w:val="0"/>
          <w:bCs/>
        </w:rPr>
        <w:t>tiliz</w:t>
      </w:r>
      <w:r w:rsidR="001B3A08">
        <w:rPr>
          <w:rFonts w:ascii="Times New Roman" w:hAnsi="Times New Roman"/>
          <w:b w:val="0"/>
          <w:bCs/>
        </w:rPr>
        <w:t>es</w:t>
      </w:r>
      <w:r w:rsidR="00FC371C">
        <w:rPr>
          <w:rFonts w:ascii="Times New Roman" w:hAnsi="Times New Roman"/>
          <w:b w:val="0"/>
          <w:bCs/>
        </w:rPr>
        <w:t xml:space="preserve"> two or more Tx chains with reduced power capabilities </w:t>
      </w:r>
      <w:r w:rsidR="001B3A08">
        <w:rPr>
          <w:rFonts w:ascii="Times New Roman" w:hAnsi="Times New Roman"/>
          <w:b w:val="0"/>
          <w:bCs/>
        </w:rPr>
        <w:t>for PC2. This requires a change on how the</w:t>
      </w:r>
      <w:r w:rsidR="00FC371C">
        <w:rPr>
          <w:rFonts w:ascii="Times New Roman" w:hAnsi="Times New Roman"/>
          <w:b w:val="0"/>
          <w:bCs/>
        </w:rPr>
        <w:t xml:space="preserve"> emission</w:t>
      </w:r>
      <w:r w:rsidR="001B3A08">
        <w:rPr>
          <w:rFonts w:ascii="Times New Roman" w:hAnsi="Times New Roman"/>
          <w:b w:val="0"/>
          <w:bCs/>
        </w:rPr>
        <w:t>s</w:t>
      </w:r>
      <w:r w:rsidR="00FC371C">
        <w:rPr>
          <w:rFonts w:ascii="Times New Roman" w:hAnsi="Times New Roman"/>
          <w:b w:val="0"/>
          <w:bCs/>
        </w:rPr>
        <w:t xml:space="preserve"> </w:t>
      </w:r>
      <w:r w:rsidR="001B3A08">
        <w:rPr>
          <w:rFonts w:ascii="Times New Roman" w:hAnsi="Times New Roman"/>
          <w:b w:val="0"/>
          <w:bCs/>
        </w:rPr>
        <w:t xml:space="preserve">are </w:t>
      </w:r>
      <w:r w:rsidR="00FC371C">
        <w:rPr>
          <w:rFonts w:ascii="Times New Roman" w:hAnsi="Times New Roman"/>
          <w:b w:val="0"/>
          <w:bCs/>
        </w:rPr>
        <w:t>handled. As described in [</w:t>
      </w:r>
      <w:r w:rsidR="00134214">
        <w:rPr>
          <w:rFonts w:ascii="Times New Roman" w:hAnsi="Times New Roman"/>
          <w:b w:val="0"/>
          <w:bCs/>
        </w:rPr>
        <w:t>4</w:t>
      </w:r>
      <w:r w:rsidR="00FC371C">
        <w:rPr>
          <w:rFonts w:ascii="Times New Roman" w:hAnsi="Times New Roman"/>
          <w:b w:val="0"/>
          <w:bCs/>
        </w:rPr>
        <w:t>] for LTE UL MIMO the common understanding is that the individual Tx chains are in 3dB</w:t>
      </w:r>
      <w:r w:rsidR="00016B22">
        <w:rPr>
          <w:rFonts w:ascii="Times New Roman" w:hAnsi="Times New Roman"/>
          <w:b w:val="0"/>
          <w:bCs/>
        </w:rPr>
        <w:t xml:space="preserve"> power</w:t>
      </w:r>
      <w:r w:rsidR="00FC371C">
        <w:rPr>
          <w:rFonts w:ascii="Times New Roman" w:hAnsi="Times New Roman"/>
          <w:b w:val="0"/>
          <w:bCs/>
        </w:rPr>
        <w:t xml:space="preserve"> </w:t>
      </w:r>
      <w:proofErr w:type="spellStart"/>
      <w:r w:rsidR="00FC371C">
        <w:rPr>
          <w:rFonts w:ascii="Times New Roman" w:hAnsi="Times New Roman"/>
          <w:b w:val="0"/>
          <w:bCs/>
        </w:rPr>
        <w:t>backoff</w:t>
      </w:r>
      <w:proofErr w:type="spellEnd"/>
      <w:r w:rsidR="00FC371C">
        <w:rPr>
          <w:rFonts w:ascii="Times New Roman" w:hAnsi="Times New Roman"/>
          <w:b w:val="0"/>
          <w:bCs/>
        </w:rPr>
        <w:t xml:space="preserve"> for PC2. This grants enough headroom so that only the Tx power has to be summed but not the emissions. Without the</w:t>
      </w:r>
      <w:r w:rsidR="00016B22">
        <w:rPr>
          <w:rFonts w:ascii="Times New Roman" w:hAnsi="Times New Roman"/>
          <w:b w:val="0"/>
          <w:bCs/>
        </w:rPr>
        <w:t xml:space="preserve"> power</w:t>
      </w:r>
      <w:r w:rsidR="00FC371C">
        <w:rPr>
          <w:rFonts w:ascii="Times New Roman" w:hAnsi="Times New Roman"/>
          <w:b w:val="0"/>
          <w:bCs/>
        </w:rPr>
        <w:t xml:space="preserve"> </w:t>
      </w:r>
      <w:proofErr w:type="spellStart"/>
      <w:r w:rsidR="00FC371C">
        <w:rPr>
          <w:rFonts w:ascii="Times New Roman" w:hAnsi="Times New Roman"/>
          <w:b w:val="0"/>
          <w:bCs/>
        </w:rPr>
        <w:t>backoff</w:t>
      </w:r>
      <w:proofErr w:type="spellEnd"/>
      <w:r w:rsidR="00FC371C">
        <w:rPr>
          <w:rFonts w:ascii="Times New Roman" w:hAnsi="Times New Roman"/>
          <w:b w:val="0"/>
          <w:bCs/>
        </w:rPr>
        <w:t xml:space="preserve"> the emissions have to be summed. This leads to the individual Tx chains having to handle tighter general SE and SEM requirements. Also, the PC2 ACLR has to be applied to the individual Tx chains. This has previously been pointed out by [</w:t>
      </w:r>
      <w:r w:rsidR="00134214">
        <w:rPr>
          <w:rFonts w:ascii="Times New Roman" w:hAnsi="Times New Roman"/>
          <w:b w:val="0"/>
          <w:bCs/>
        </w:rPr>
        <w:t>4</w:t>
      </w:r>
      <w:r w:rsidR="00FC371C">
        <w:rPr>
          <w:rFonts w:ascii="Times New Roman" w:hAnsi="Times New Roman"/>
          <w:b w:val="0"/>
          <w:bCs/>
        </w:rPr>
        <w:t>] and [</w:t>
      </w:r>
      <w:r w:rsidR="00134214">
        <w:rPr>
          <w:rFonts w:ascii="Times New Roman" w:hAnsi="Times New Roman"/>
          <w:b w:val="0"/>
          <w:bCs/>
        </w:rPr>
        <w:t>5</w:t>
      </w:r>
      <w:r w:rsidR="00FC371C">
        <w:rPr>
          <w:rFonts w:ascii="Times New Roman" w:hAnsi="Times New Roman"/>
          <w:b w:val="0"/>
          <w:bCs/>
        </w:rPr>
        <w:t>]. The emission specifications should not be changed as they are rooted in regulatory requirements. Hence, the increased linearity requirements should be handled by allowing higher MPR for UL MIMO and Tx diversity. An important factor for Tx diversity is reverse intermodulation. As the antennas have a finite isolation the outbound signals from the individual Tx chains are distorted by the coupled signal portions from the other Tx chains. This effect worsens EVM and increases emissions due to creating further spectral components inside and outside the channel. The EVM eventually could be handled by the BS [</w:t>
      </w:r>
      <w:r w:rsidR="00134214">
        <w:rPr>
          <w:rFonts w:ascii="Times New Roman" w:hAnsi="Times New Roman"/>
          <w:b w:val="0"/>
          <w:bCs/>
        </w:rPr>
        <w:t>6</w:t>
      </w:r>
      <w:r w:rsidR="00FC371C">
        <w:rPr>
          <w:rFonts w:ascii="Times New Roman" w:hAnsi="Times New Roman"/>
          <w:b w:val="0"/>
          <w:bCs/>
        </w:rPr>
        <w:t xml:space="preserve">], still increasing out of band emissions can violate regulations. Therefore, simply summing up the emissions might not be enough. Interested companies should provide measurements under consideration of reverse intermodulation and antenna isolation similar to how it is currently done for </w:t>
      </w:r>
      <w:r w:rsidR="00DB4E11">
        <w:rPr>
          <w:rFonts w:ascii="Times New Roman" w:hAnsi="Times New Roman"/>
          <w:b w:val="0"/>
          <w:bCs/>
        </w:rPr>
        <w:t>PC1.5 UL MIMO</w:t>
      </w:r>
      <w:r w:rsidR="00FC371C">
        <w:rPr>
          <w:rFonts w:ascii="Times New Roman" w:hAnsi="Times New Roman"/>
          <w:b w:val="0"/>
          <w:bCs/>
        </w:rPr>
        <w:t xml:space="preserve">. </w:t>
      </w:r>
    </w:p>
    <w:p w14:paraId="6B9EC383" w14:textId="32D17879" w:rsidR="00FC371C" w:rsidRDefault="00FC371C" w:rsidP="00E4765D">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w:t>
      </w:r>
      <w:r w:rsidR="001F17F4">
        <w:rPr>
          <w:rFonts w:ascii="Times New Roman" w:hAnsi="Times New Roman"/>
        </w:rPr>
        <w:t>3</w:t>
      </w:r>
      <w:r w:rsidRPr="00F86361">
        <w:rPr>
          <w:rFonts w:ascii="Times New Roman" w:hAnsi="Times New Roman"/>
        </w:rPr>
        <w:t>:</w:t>
      </w:r>
      <w:r w:rsidRPr="00F86361">
        <w:rPr>
          <w:rFonts w:ascii="Times New Roman" w:hAnsi="Times New Roman"/>
          <w:b w:val="0"/>
          <w:bCs/>
        </w:rPr>
        <w:t xml:space="preserve"> </w:t>
      </w:r>
      <w:r w:rsidR="00A20B73">
        <w:rPr>
          <w:rFonts w:ascii="Times New Roman" w:hAnsi="Times New Roman"/>
          <w:b w:val="0"/>
          <w:bCs/>
        </w:rPr>
        <w:t>Reverse inter-</w:t>
      </w:r>
      <w:r w:rsidRPr="00F86361">
        <w:rPr>
          <w:rFonts w:ascii="Times New Roman" w:hAnsi="Times New Roman"/>
          <w:b w:val="0"/>
          <w:bCs/>
        </w:rPr>
        <w:t>modulation</w:t>
      </w:r>
      <w:r>
        <w:rPr>
          <w:rFonts w:ascii="Times New Roman" w:hAnsi="Times New Roman"/>
          <w:b w:val="0"/>
          <w:bCs/>
        </w:rPr>
        <w:t xml:space="preserve"> and antenna isolation</w:t>
      </w:r>
      <w:r w:rsidR="00A20B73">
        <w:rPr>
          <w:rFonts w:ascii="Times New Roman" w:hAnsi="Times New Roman"/>
          <w:b w:val="0"/>
          <w:bCs/>
        </w:rPr>
        <w:t xml:space="preserve"> </w:t>
      </w:r>
      <w:r w:rsidR="0055352E">
        <w:rPr>
          <w:rFonts w:ascii="Times New Roman" w:hAnsi="Times New Roman"/>
          <w:b w:val="0"/>
          <w:bCs/>
        </w:rPr>
        <w:t>should</w:t>
      </w:r>
      <w:r w:rsidR="00A20B73">
        <w:rPr>
          <w:rFonts w:ascii="Times New Roman" w:hAnsi="Times New Roman"/>
          <w:b w:val="0"/>
          <w:bCs/>
        </w:rPr>
        <w:t xml:space="preserve"> be considered if relaxation is defined.</w:t>
      </w:r>
    </w:p>
    <w:p w14:paraId="2F871A06" w14:textId="03CC9040" w:rsidR="001F17F4" w:rsidRDefault="001F17F4" w:rsidP="001F17F4">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4</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Relaxations through special MPR should only be introduced with additional signalling. E.g. by using modified MPR bits.</w:t>
      </w:r>
    </w:p>
    <w:p w14:paraId="1BCA00A2" w14:textId="77777777" w:rsidR="001F17F4" w:rsidRDefault="001F17F4" w:rsidP="00E4765D">
      <w:pPr>
        <w:pStyle w:val="TH"/>
        <w:jc w:val="both"/>
        <w:rPr>
          <w:rFonts w:ascii="Times New Roman" w:hAnsi="Times New Roman"/>
          <w:b w:val="0"/>
          <w:bCs/>
        </w:rPr>
      </w:pPr>
    </w:p>
    <w:p w14:paraId="7E704D99" w14:textId="51AB3F8B" w:rsidR="00FC371C" w:rsidRDefault="00FC371C" w:rsidP="00FC371C"/>
    <w:p w14:paraId="34C99636" w14:textId="7917B134" w:rsidR="008E7986" w:rsidRDefault="008E7986" w:rsidP="008E7986">
      <w:pPr>
        <w:pStyle w:val="Heading1"/>
      </w:pPr>
      <w:r>
        <w:lastRenderedPageBreak/>
        <w:t>3</w:t>
      </w:r>
      <w:r>
        <w:tab/>
        <w:t>Conclusions</w:t>
      </w:r>
    </w:p>
    <w:p w14:paraId="1CF606F0" w14:textId="653E6294" w:rsidR="006D012B" w:rsidRDefault="006D012B" w:rsidP="006D012B">
      <w:r>
        <w:t>This paper contributes to the Tx diversity and UL MIMO architecture and signalling discussion and makes the following</w:t>
      </w:r>
      <w:r w:rsidR="00062B99">
        <w:t xml:space="preserve"> observations and</w:t>
      </w:r>
      <w:r>
        <w:t xml:space="preserve"> proposals:</w:t>
      </w:r>
    </w:p>
    <w:p w14:paraId="597DCC74" w14:textId="37D4FCF7" w:rsidR="0086706E" w:rsidRDefault="0086706E" w:rsidP="0086706E">
      <w:pPr>
        <w:pStyle w:val="TH"/>
        <w:jc w:val="both"/>
        <w:rPr>
          <w:rFonts w:ascii="Times New Roman" w:hAnsi="Times New Roman"/>
          <w:b w:val="0"/>
          <w:bCs/>
        </w:rPr>
      </w:pPr>
      <w:r w:rsidRPr="0071671C">
        <w:rPr>
          <w:rFonts w:ascii="Times New Roman" w:hAnsi="Times New Roman"/>
        </w:rPr>
        <w:t>Proposal 1</w:t>
      </w:r>
      <w:r>
        <w:rPr>
          <w:rFonts w:ascii="Times New Roman" w:hAnsi="Times New Roman"/>
          <w:b w:val="0"/>
          <w:bCs/>
        </w:rPr>
        <w:t xml:space="preserve">: </w:t>
      </w:r>
      <w:r w:rsidR="00456E14">
        <w:rPr>
          <w:rFonts w:ascii="Times New Roman" w:hAnsi="Times New Roman"/>
          <w:b w:val="0"/>
          <w:bCs/>
        </w:rPr>
        <w:t>We don’t think a power class definition should be used to close the Tx diversity ambiguity. Other signalling options like modified MPR bits should be considered.</w:t>
      </w:r>
    </w:p>
    <w:p w14:paraId="1463B5B8" w14:textId="1D4223E0" w:rsidR="0086706E" w:rsidRDefault="0086706E" w:rsidP="0086706E">
      <w:pPr>
        <w:pStyle w:val="TH"/>
        <w:jc w:val="both"/>
        <w:rPr>
          <w:rFonts w:ascii="Times New Roman" w:hAnsi="Times New Roman"/>
          <w:b w:val="0"/>
          <w:bCs/>
        </w:rPr>
      </w:pPr>
      <w:r w:rsidRPr="00F11D80">
        <w:rPr>
          <w:rFonts w:ascii="Times New Roman" w:hAnsi="Times New Roman"/>
        </w:rPr>
        <w:t>Proposal 2:</w:t>
      </w:r>
      <w:r>
        <w:rPr>
          <w:rFonts w:ascii="Times New Roman" w:hAnsi="Times New Roman"/>
          <w:b w:val="0"/>
          <w:bCs/>
        </w:rPr>
        <w:t xml:space="preserve"> </w:t>
      </w:r>
      <w:r w:rsidRPr="009337F5">
        <w:rPr>
          <w:rFonts w:ascii="Times New Roman" w:hAnsi="Times New Roman"/>
          <w:b w:val="0"/>
          <w:bCs/>
        </w:rPr>
        <w:t>UE should not</w:t>
      </w:r>
      <w:r>
        <w:rPr>
          <w:rFonts w:ascii="Times New Roman" w:hAnsi="Times New Roman"/>
          <w:b w:val="0"/>
          <w:bCs/>
        </w:rPr>
        <w:t xml:space="preserve"> be allowed to autonomously </w:t>
      </w:r>
      <w:r w:rsidRPr="009337F5">
        <w:rPr>
          <w:rFonts w:ascii="Times New Roman" w:hAnsi="Times New Roman"/>
          <w:b w:val="0"/>
          <w:bCs/>
        </w:rPr>
        <w:t>fall to PC3 if it signal</w:t>
      </w:r>
      <w:r>
        <w:rPr>
          <w:rFonts w:ascii="Times New Roman" w:hAnsi="Times New Roman"/>
          <w:b w:val="0"/>
          <w:bCs/>
        </w:rPr>
        <w:t>s</w:t>
      </w:r>
      <w:r w:rsidRPr="009337F5">
        <w:rPr>
          <w:rFonts w:ascii="Times New Roman" w:hAnsi="Times New Roman"/>
          <w:b w:val="0"/>
          <w:bCs/>
        </w:rPr>
        <w:t xml:space="preserve"> PC2 capability</w:t>
      </w:r>
      <w:r>
        <w:rPr>
          <w:rFonts w:ascii="Times New Roman" w:hAnsi="Times New Roman"/>
          <w:b w:val="0"/>
          <w:bCs/>
        </w:rPr>
        <w:t>.</w:t>
      </w:r>
    </w:p>
    <w:p w14:paraId="47ACB442" w14:textId="4A543C2B" w:rsidR="0086706E" w:rsidRDefault="0086706E" w:rsidP="0086706E">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3</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Reverse inter-</w:t>
      </w:r>
      <w:r w:rsidRPr="00F86361">
        <w:rPr>
          <w:rFonts w:ascii="Times New Roman" w:hAnsi="Times New Roman"/>
          <w:b w:val="0"/>
          <w:bCs/>
        </w:rPr>
        <w:t>modulation</w:t>
      </w:r>
      <w:r>
        <w:rPr>
          <w:rFonts w:ascii="Times New Roman" w:hAnsi="Times New Roman"/>
          <w:b w:val="0"/>
          <w:bCs/>
        </w:rPr>
        <w:t xml:space="preserve"> and antenna isolation </w:t>
      </w:r>
      <w:r w:rsidR="0055352E">
        <w:rPr>
          <w:rFonts w:ascii="Times New Roman" w:hAnsi="Times New Roman"/>
          <w:b w:val="0"/>
          <w:bCs/>
        </w:rPr>
        <w:t>should</w:t>
      </w:r>
      <w:r>
        <w:rPr>
          <w:rFonts w:ascii="Times New Roman" w:hAnsi="Times New Roman"/>
          <w:b w:val="0"/>
          <w:bCs/>
        </w:rPr>
        <w:t xml:space="preserve"> be considered if relaxation is defined.</w:t>
      </w:r>
    </w:p>
    <w:p w14:paraId="0A979799" w14:textId="77777777" w:rsidR="0086706E" w:rsidRDefault="0086706E" w:rsidP="0086706E">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4</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Relaxations through special MPR should only be introduced with additional signalling. E.g. by using modified MPR bits.</w:t>
      </w:r>
    </w:p>
    <w:p w14:paraId="1FA301C4" w14:textId="77777777" w:rsidR="00FD324E" w:rsidRDefault="00FD324E" w:rsidP="00FD324E">
      <w:pPr>
        <w:pStyle w:val="TH"/>
        <w:jc w:val="both"/>
        <w:rPr>
          <w:rFonts w:ascii="Times New Roman" w:hAnsi="Times New Roman"/>
          <w:b w:val="0"/>
          <w:bCs/>
        </w:rPr>
      </w:pPr>
    </w:p>
    <w:p w14:paraId="05CC6F0A" w14:textId="79B3B50C" w:rsidR="005E69AE" w:rsidRDefault="005E69AE" w:rsidP="0062595A">
      <w:pPr>
        <w:spacing w:after="0"/>
      </w:pPr>
    </w:p>
    <w:p w14:paraId="5D2DDC34" w14:textId="77777777" w:rsidR="005E69AE" w:rsidRDefault="005E69AE" w:rsidP="005E69AE">
      <w:pPr>
        <w:pStyle w:val="Heading1"/>
      </w:pPr>
      <w:r>
        <w:t>4</w:t>
      </w:r>
      <w:r>
        <w:tab/>
        <w:t>References</w:t>
      </w:r>
    </w:p>
    <w:p w14:paraId="0C4E629F" w14:textId="11820110" w:rsidR="00535EF5" w:rsidRPr="00535EF5" w:rsidRDefault="00535EF5" w:rsidP="004509C1">
      <w:pPr>
        <w:widowControl w:val="0"/>
        <w:numPr>
          <w:ilvl w:val="0"/>
          <w:numId w:val="10"/>
        </w:numPr>
        <w:spacing w:before="120" w:after="120"/>
        <w:jc w:val="both"/>
      </w:pPr>
      <w:bookmarkStart w:id="1" w:name="_Ref12973084"/>
      <w:r>
        <w:t xml:space="preserve"> </w:t>
      </w:r>
      <w:r w:rsidRPr="00535EF5">
        <w:t>R4-2005216</w:t>
      </w:r>
      <w:r>
        <w:t>, “</w:t>
      </w:r>
      <w:r w:rsidRPr="00535EF5">
        <w:t>WF on Power Class related UL MIMO and other requirements</w:t>
      </w:r>
      <w:r>
        <w:t xml:space="preserve">”, </w:t>
      </w:r>
      <w:r w:rsidRPr="00535EF5">
        <w:t>TSG-RAN</w:t>
      </w:r>
      <w:r>
        <w:t xml:space="preserve"> </w:t>
      </w:r>
      <w:r w:rsidRPr="00535EF5">
        <w:t>WG4#94-e-Bis</w:t>
      </w:r>
    </w:p>
    <w:bookmarkEnd w:id="1"/>
    <w:p w14:paraId="6120DAC5" w14:textId="791866BD" w:rsidR="004509C1" w:rsidRPr="00F465DF" w:rsidRDefault="00913B69" w:rsidP="004509C1">
      <w:pPr>
        <w:widowControl w:val="0"/>
        <w:numPr>
          <w:ilvl w:val="0"/>
          <w:numId w:val="10"/>
        </w:numPr>
        <w:spacing w:before="120" w:after="120"/>
        <w:jc w:val="both"/>
      </w:pPr>
      <w:r w:rsidRPr="00913B69">
        <w:rPr>
          <w:bCs/>
        </w:rPr>
        <w:t>R4-2003870</w:t>
      </w:r>
      <w:r w:rsidR="00F465DF">
        <w:rPr>
          <w:bCs/>
        </w:rPr>
        <w:t>,</w:t>
      </w:r>
      <w:r w:rsidR="000E3ACF">
        <w:rPr>
          <w:bCs/>
        </w:rPr>
        <w:t xml:space="preserve"> </w:t>
      </w:r>
      <w:r w:rsidR="006800C1">
        <w:rPr>
          <w:bCs/>
        </w:rPr>
        <w:t>“</w:t>
      </w:r>
      <w:r w:rsidRPr="00913B69">
        <w:rPr>
          <w:bCs/>
        </w:rPr>
        <w:t xml:space="preserve">Removal of the Annex </w:t>
      </w:r>
      <w:proofErr w:type="spellStart"/>
      <w:r w:rsidRPr="00913B69">
        <w:rPr>
          <w:bCs/>
        </w:rPr>
        <w:t>modifiedMPR</w:t>
      </w:r>
      <w:proofErr w:type="spellEnd"/>
      <w:r w:rsidRPr="00913B69">
        <w:rPr>
          <w:bCs/>
        </w:rPr>
        <w:t>-Behaviour from the NSA specification</w:t>
      </w:r>
      <w:r w:rsidR="006800C1">
        <w:rPr>
          <w:bCs/>
        </w:rPr>
        <w:t>”</w:t>
      </w:r>
      <w:r w:rsidR="00F465DF">
        <w:rPr>
          <w:bCs/>
        </w:rPr>
        <w:t>,</w:t>
      </w:r>
      <w:r w:rsidR="006800C1">
        <w:rPr>
          <w:bCs/>
        </w:rPr>
        <w:t xml:space="preserve"> </w:t>
      </w:r>
      <w:r>
        <w:rPr>
          <w:bCs/>
        </w:rPr>
        <w:t>Ericsson</w:t>
      </w:r>
    </w:p>
    <w:p w14:paraId="21F9D74F" w14:textId="3B22509E" w:rsidR="005E69AE" w:rsidRDefault="00913B69" w:rsidP="00F465DF">
      <w:pPr>
        <w:widowControl w:val="0"/>
        <w:numPr>
          <w:ilvl w:val="0"/>
          <w:numId w:val="10"/>
        </w:numPr>
        <w:spacing w:before="120" w:after="120"/>
        <w:jc w:val="both"/>
      </w:pPr>
      <w:r w:rsidRPr="00913B69">
        <w:t>R4-2003867</w:t>
      </w:r>
      <w:r w:rsidR="00F465DF">
        <w:t>, “</w:t>
      </w:r>
      <w:r>
        <w:t>I</w:t>
      </w:r>
      <w:proofErr w:type="spellStart"/>
      <w:r w:rsidRPr="00913B69">
        <w:rPr>
          <w:lang w:val="en-US"/>
        </w:rPr>
        <w:t>ntroduction</w:t>
      </w:r>
      <w:proofErr w:type="spellEnd"/>
      <w:r w:rsidRPr="00913B69">
        <w:rPr>
          <w:lang w:val="en-US"/>
        </w:rPr>
        <w:t xml:space="preserve"> of the Annex </w:t>
      </w:r>
      <w:proofErr w:type="spellStart"/>
      <w:r w:rsidRPr="00913B69">
        <w:rPr>
          <w:lang w:val="en-US"/>
        </w:rPr>
        <w:t>modifiedMPR-Behaviour</w:t>
      </w:r>
      <w:proofErr w:type="spellEnd"/>
      <w:r w:rsidRPr="00913B69">
        <w:rPr>
          <w:lang w:val="en-US"/>
        </w:rPr>
        <w:t xml:space="preserve"> into the NR SA specification</w:t>
      </w:r>
      <w:r w:rsidR="00F465DF">
        <w:t xml:space="preserve">”, </w:t>
      </w:r>
      <w:bookmarkEnd w:id="0"/>
      <w:r>
        <w:t>Ericsson</w:t>
      </w:r>
    </w:p>
    <w:p w14:paraId="546EC777" w14:textId="77777777" w:rsidR="00990508" w:rsidRDefault="00990508" w:rsidP="00990508">
      <w:pPr>
        <w:widowControl w:val="0"/>
        <w:numPr>
          <w:ilvl w:val="0"/>
          <w:numId w:val="10"/>
        </w:numPr>
        <w:spacing w:before="120" w:after="120"/>
        <w:jc w:val="both"/>
      </w:pPr>
      <w:r w:rsidRPr="00F465DF">
        <w:t>R4-2001229</w:t>
      </w:r>
      <w:r>
        <w:t>, “</w:t>
      </w:r>
      <w:r w:rsidRPr="00F465DF">
        <w:rPr>
          <w:lang w:val="en-US"/>
        </w:rPr>
        <w:t>Further on UL MIMO PC2 fallback</w:t>
      </w:r>
      <w:r>
        <w:t xml:space="preserve">”, </w:t>
      </w:r>
      <w:r w:rsidRPr="00F465DF">
        <w:t xml:space="preserve">OPPO </w:t>
      </w:r>
    </w:p>
    <w:p w14:paraId="38E6F1E7" w14:textId="77777777" w:rsidR="00990508" w:rsidRDefault="00990508" w:rsidP="00990508">
      <w:pPr>
        <w:widowControl w:val="0"/>
        <w:numPr>
          <w:ilvl w:val="0"/>
          <w:numId w:val="10"/>
        </w:numPr>
        <w:spacing w:before="120" w:after="120"/>
        <w:jc w:val="both"/>
      </w:pPr>
      <w:r>
        <w:t>R4-2002037, “</w:t>
      </w:r>
      <w:r w:rsidRPr="00E55B2C">
        <w:t>On UL MIMO requirements</w:t>
      </w:r>
      <w:r>
        <w:t xml:space="preserve">”, </w:t>
      </w:r>
      <w:r w:rsidRPr="00E55B2C">
        <w:t>Huawei</w:t>
      </w:r>
      <w:r w:rsidRPr="00E55B2C">
        <w:rPr>
          <w:rFonts w:hint="eastAsia"/>
        </w:rPr>
        <w:t xml:space="preserve">, </w:t>
      </w:r>
      <w:proofErr w:type="spellStart"/>
      <w:r w:rsidRPr="00E55B2C">
        <w:rPr>
          <w:rFonts w:hint="eastAsia"/>
        </w:rPr>
        <w:t>Hisilicon</w:t>
      </w:r>
      <w:proofErr w:type="spellEnd"/>
    </w:p>
    <w:p w14:paraId="2E7B8A20" w14:textId="1E942D73" w:rsidR="00990508" w:rsidRDefault="00990508" w:rsidP="00990508">
      <w:pPr>
        <w:widowControl w:val="0"/>
        <w:numPr>
          <w:ilvl w:val="0"/>
          <w:numId w:val="10"/>
        </w:numPr>
        <w:spacing w:before="120" w:after="120"/>
        <w:jc w:val="both"/>
      </w:pPr>
      <w:r w:rsidRPr="008A460F">
        <w:t>R4-1907967</w:t>
      </w:r>
      <w:r>
        <w:t>,</w:t>
      </w:r>
      <w:r w:rsidRPr="008A460F">
        <w:t xml:space="preserve"> </w:t>
      </w:r>
      <w:r>
        <w:t>“</w:t>
      </w:r>
      <w:r w:rsidRPr="008A460F">
        <w:rPr>
          <w:bCs/>
        </w:rPr>
        <w:t>TX EVM test condition correction for ULMIMO”</w:t>
      </w:r>
      <w:r>
        <w:rPr>
          <w:bCs/>
        </w:rPr>
        <w:t>, Qualcomm</w:t>
      </w:r>
    </w:p>
    <w:p w14:paraId="66FB159F" w14:textId="71105AC2" w:rsidR="008A460F" w:rsidRPr="005E69AE" w:rsidRDefault="008A460F" w:rsidP="00913B69">
      <w:pPr>
        <w:widowControl w:val="0"/>
        <w:spacing w:before="120" w:after="120"/>
        <w:jc w:val="both"/>
      </w:pPr>
    </w:p>
    <w:sectPr w:rsidR="008A460F"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44DD9" w14:textId="77777777" w:rsidR="001963CE" w:rsidRDefault="001963CE">
      <w:r>
        <w:separator/>
      </w:r>
    </w:p>
  </w:endnote>
  <w:endnote w:type="continuationSeparator" w:id="0">
    <w:p w14:paraId="245D6700" w14:textId="77777777" w:rsidR="001963CE" w:rsidRDefault="0019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A2B04" w14:textId="77777777" w:rsidR="001963CE" w:rsidRDefault="001963CE">
      <w:r>
        <w:separator/>
      </w:r>
    </w:p>
  </w:footnote>
  <w:footnote w:type="continuationSeparator" w:id="0">
    <w:p w14:paraId="691659B1" w14:textId="77777777" w:rsidR="001963CE" w:rsidRDefault="00196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4C0C"/>
    <w:rsid w:val="00013D4E"/>
    <w:rsid w:val="00016B22"/>
    <w:rsid w:val="00033397"/>
    <w:rsid w:val="00040095"/>
    <w:rsid w:val="00051834"/>
    <w:rsid w:val="000518D2"/>
    <w:rsid w:val="00054A22"/>
    <w:rsid w:val="00062023"/>
    <w:rsid w:val="000629F8"/>
    <w:rsid w:val="00062B99"/>
    <w:rsid w:val="000655A6"/>
    <w:rsid w:val="00067196"/>
    <w:rsid w:val="0007793C"/>
    <w:rsid w:val="00080512"/>
    <w:rsid w:val="000917BE"/>
    <w:rsid w:val="00096C65"/>
    <w:rsid w:val="000A365D"/>
    <w:rsid w:val="000A44B6"/>
    <w:rsid w:val="000A530C"/>
    <w:rsid w:val="000A68F3"/>
    <w:rsid w:val="000B0001"/>
    <w:rsid w:val="000B5B22"/>
    <w:rsid w:val="000C2808"/>
    <w:rsid w:val="000C47C3"/>
    <w:rsid w:val="000D58AB"/>
    <w:rsid w:val="000E023D"/>
    <w:rsid w:val="000E3ACF"/>
    <w:rsid w:val="000E7B7F"/>
    <w:rsid w:val="000F261C"/>
    <w:rsid w:val="001032BC"/>
    <w:rsid w:val="00104BC6"/>
    <w:rsid w:val="001064E7"/>
    <w:rsid w:val="00106D24"/>
    <w:rsid w:val="0011478B"/>
    <w:rsid w:val="00114E2C"/>
    <w:rsid w:val="00120DC1"/>
    <w:rsid w:val="00131646"/>
    <w:rsid w:val="00133525"/>
    <w:rsid w:val="00134214"/>
    <w:rsid w:val="00141DDF"/>
    <w:rsid w:val="00161A9C"/>
    <w:rsid w:val="00162B64"/>
    <w:rsid w:val="00164651"/>
    <w:rsid w:val="00176C55"/>
    <w:rsid w:val="00177BF7"/>
    <w:rsid w:val="001932FD"/>
    <w:rsid w:val="001940D3"/>
    <w:rsid w:val="001963CE"/>
    <w:rsid w:val="001A249A"/>
    <w:rsid w:val="001A4C42"/>
    <w:rsid w:val="001B3A08"/>
    <w:rsid w:val="001C21C3"/>
    <w:rsid w:val="001D02C2"/>
    <w:rsid w:val="001D03D7"/>
    <w:rsid w:val="001D3AF9"/>
    <w:rsid w:val="001E4F2C"/>
    <w:rsid w:val="001F0C1D"/>
    <w:rsid w:val="001F1132"/>
    <w:rsid w:val="001F168B"/>
    <w:rsid w:val="001F17F4"/>
    <w:rsid w:val="001F7D60"/>
    <w:rsid w:val="001F7F82"/>
    <w:rsid w:val="00200328"/>
    <w:rsid w:val="00203852"/>
    <w:rsid w:val="00203F71"/>
    <w:rsid w:val="00205BC2"/>
    <w:rsid w:val="00230192"/>
    <w:rsid w:val="002347A2"/>
    <w:rsid w:val="00247926"/>
    <w:rsid w:val="0025773F"/>
    <w:rsid w:val="002616A3"/>
    <w:rsid w:val="002675F0"/>
    <w:rsid w:val="00276EE4"/>
    <w:rsid w:val="00282556"/>
    <w:rsid w:val="00285549"/>
    <w:rsid w:val="002A02C9"/>
    <w:rsid w:val="002A3F44"/>
    <w:rsid w:val="002A4457"/>
    <w:rsid w:val="002A79F8"/>
    <w:rsid w:val="002B6339"/>
    <w:rsid w:val="002C3FD9"/>
    <w:rsid w:val="002C5A06"/>
    <w:rsid w:val="002E00EE"/>
    <w:rsid w:val="002E24A2"/>
    <w:rsid w:val="002E2B0B"/>
    <w:rsid w:val="002E4080"/>
    <w:rsid w:val="002F6BE3"/>
    <w:rsid w:val="002F6F2B"/>
    <w:rsid w:val="00305920"/>
    <w:rsid w:val="003131E0"/>
    <w:rsid w:val="003172DC"/>
    <w:rsid w:val="00323B17"/>
    <w:rsid w:val="00335709"/>
    <w:rsid w:val="003378AE"/>
    <w:rsid w:val="00340356"/>
    <w:rsid w:val="0034052F"/>
    <w:rsid w:val="00344A6C"/>
    <w:rsid w:val="0035462D"/>
    <w:rsid w:val="003601DF"/>
    <w:rsid w:val="00362028"/>
    <w:rsid w:val="00364C39"/>
    <w:rsid w:val="0037554F"/>
    <w:rsid w:val="003765B8"/>
    <w:rsid w:val="00376ADC"/>
    <w:rsid w:val="00383354"/>
    <w:rsid w:val="0039394E"/>
    <w:rsid w:val="00396119"/>
    <w:rsid w:val="003A0483"/>
    <w:rsid w:val="003A5C0D"/>
    <w:rsid w:val="003A6046"/>
    <w:rsid w:val="003B6864"/>
    <w:rsid w:val="003C3971"/>
    <w:rsid w:val="003E390C"/>
    <w:rsid w:val="003E7753"/>
    <w:rsid w:val="00421933"/>
    <w:rsid w:val="00423334"/>
    <w:rsid w:val="00434540"/>
    <w:rsid w:val="004345EC"/>
    <w:rsid w:val="00443B1F"/>
    <w:rsid w:val="004509C1"/>
    <w:rsid w:val="0045109D"/>
    <w:rsid w:val="00453AE1"/>
    <w:rsid w:val="00456E14"/>
    <w:rsid w:val="004634D0"/>
    <w:rsid w:val="004826A9"/>
    <w:rsid w:val="004837BD"/>
    <w:rsid w:val="00487E97"/>
    <w:rsid w:val="0049129B"/>
    <w:rsid w:val="004A0009"/>
    <w:rsid w:val="004B09FC"/>
    <w:rsid w:val="004B3E42"/>
    <w:rsid w:val="004B6798"/>
    <w:rsid w:val="004C1601"/>
    <w:rsid w:val="004C2924"/>
    <w:rsid w:val="004C3099"/>
    <w:rsid w:val="004C7B37"/>
    <w:rsid w:val="004D3578"/>
    <w:rsid w:val="004E213A"/>
    <w:rsid w:val="004E2D77"/>
    <w:rsid w:val="004E7FD6"/>
    <w:rsid w:val="004F0988"/>
    <w:rsid w:val="004F29F1"/>
    <w:rsid w:val="004F3340"/>
    <w:rsid w:val="004F3E3D"/>
    <w:rsid w:val="004F6857"/>
    <w:rsid w:val="004F7B0A"/>
    <w:rsid w:val="00514C6F"/>
    <w:rsid w:val="005167FF"/>
    <w:rsid w:val="00521C1D"/>
    <w:rsid w:val="00524FC0"/>
    <w:rsid w:val="0053388B"/>
    <w:rsid w:val="00535773"/>
    <w:rsid w:val="00535EF5"/>
    <w:rsid w:val="0053790B"/>
    <w:rsid w:val="00543E6C"/>
    <w:rsid w:val="00545BFB"/>
    <w:rsid w:val="0055352E"/>
    <w:rsid w:val="00565087"/>
    <w:rsid w:val="0057261C"/>
    <w:rsid w:val="00572A94"/>
    <w:rsid w:val="00572E14"/>
    <w:rsid w:val="00574533"/>
    <w:rsid w:val="005837C8"/>
    <w:rsid w:val="005846A3"/>
    <w:rsid w:val="005861FD"/>
    <w:rsid w:val="0059650C"/>
    <w:rsid w:val="005973BE"/>
    <w:rsid w:val="005A5986"/>
    <w:rsid w:val="005B2B6A"/>
    <w:rsid w:val="005B35AC"/>
    <w:rsid w:val="005C13CE"/>
    <w:rsid w:val="005C5712"/>
    <w:rsid w:val="005D0294"/>
    <w:rsid w:val="005D2E01"/>
    <w:rsid w:val="005D4624"/>
    <w:rsid w:val="005D52B4"/>
    <w:rsid w:val="005D7526"/>
    <w:rsid w:val="005E1B49"/>
    <w:rsid w:val="005E5E5E"/>
    <w:rsid w:val="005E69AE"/>
    <w:rsid w:val="005F6F36"/>
    <w:rsid w:val="005F7035"/>
    <w:rsid w:val="00602AEA"/>
    <w:rsid w:val="00607E3C"/>
    <w:rsid w:val="00614FDF"/>
    <w:rsid w:val="00621074"/>
    <w:rsid w:val="006212AD"/>
    <w:rsid w:val="006246A7"/>
    <w:rsid w:val="0062595A"/>
    <w:rsid w:val="0063543D"/>
    <w:rsid w:val="00645891"/>
    <w:rsid w:val="00645B80"/>
    <w:rsid w:val="00647114"/>
    <w:rsid w:val="006633B2"/>
    <w:rsid w:val="00673EF2"/>
    <w:rsid w:val="00677B76"/>
    <w:rsid w:val="006800C1"/>
    <w:rsid w:val="006974B3"/>
    <w:rsid w:val="006A323F"/>
    <w:rsid w:val="006B30D0"/>
    <w:rsid w:val="006C351C"/>
    <w:rsid w:val="006C3B46"/>
    <w:rsid w:val="006C3D95"/>
    <w:rsid w:val="006D012B"/>
    <w:rsid w:val="006E0326"/>
    <w:rsid w:val="006E58C5"/>
    <w:rsid w:val="006E5C86"/>
    <w:rsid w:val="006F32C4"/>
    <w:rsid w:val="00703061"/>
    <w:rsid w:val="00713C44"/>
    <w:rsid w:val="0071576F"/>
    <w:rsid w:val="0071671C"/>
    <w:rsid w:val="00720504"/>
    <w:rsid w:val="00723101"/>
    <w:rsid w:val="00724089"/>
    <w:rsid w:val="00730ED4"/>
    <w:rsid w:val="00734716"/>
    <w:rsid w:val="00734A5B"/>
    <w:rsid w:val="0074026F"/>
    <w:rsid w:val="007413C5"/>
    <w:rsid w:val="007429F6"/>
    <w:rsid w:val="00744E76"/>
    <w:rsid w:val="00752198"/>
    <w:rsid w:val="00753881"/>
    <w:rsid w:val="00771457"/>
    <w:rsid w:val="00774DA4"/>
    <w:rsid w:val="00776727"/>
    <w:rsid w:val="00781F0F"/>
    <w:rsid w:val="00796F12"/>
    <w:rsid w:val="007B36EA"/>
    <w:rsid w:val="007B600E"/>
    <w:rsid w:val="007C5B26"/>
    <w:rsid w:val="007D72F1"/>
    <w:rsid w:val="007D7A9D"/>
    <w:rsid w:val="007F0F23"/>
    <w:rsid w:val="007F0F4A"/>
    <w:rsid w:val="008028A4"/>
    <w:rsid w:val="00820B25"/>
    <w:rsid w:val="008272CE"/>
    <w:rsid w:val="00830747"/>
    <w:rsid w:val="0083542B"/>
    <w:rsid w:val="00850D4C"/>
    <w:rsid w:val="00850EF7"/>
    <w:rsid w:val="0086706E"/>
    <w:rsid w:val="008756E3"/>
    <w:rsid w:val="008768CA"/>
    <w:rsid w:val="008843A2"/>
    <w:rsid w:val="008A460F"/>
    <w:rsid w:val="008A485A"/>
    <w:rsid w:val="008A7FFB"/>
    <w:rsid w:val="008B209A"/>
    <w:rsid w:val="008B7930"/>
    <w:rsid w:val="008C384C"/>
    <w:rsid w:val="008C45AE"/>
    <w:rsid w:val="008D1D1C"/>
    <w:rsid w:val="008E7986"/>
    <w:rsid w:val="008F2044"/>
    <w:rsid w:val="008F3CDD"/>
    <w:rsid w:val="0090271F"/>
    <w:rsid w:val="00902E23"/>
    <w:rsid w:val="00903EF6"/>
    <w:rsid w:val="00910BC7"/>
    <w:rsid w:val="009114D7"/>
    <w:rsid w:val="00911789"/>
    <w:rsid w:val="0091348E"/>
    <w:rsid w:val="00913AC2"/>
    <w:rsid w:val="00913B69"/>
    <w:rsid w:val="00917CCB"/>
    <w:rsid w:val="00927119"/>
    <w:rsid w:val="009337F5"/>
    <w:rsid w:val="00940D43"/>
    <w:rsid w:val="00942EC2"/>
    <w:rsid w:val="00945B01"/>
    <w:rsid w:val="009516F6"/>
    <w:rsid w:val="00955C25"/>
    <w:rsid w:val="00960E66"/>
    <w:rsid w:val="009860B5"/>
    <w:rsid w:val="00990508"/>
    <w:rsid w:val="00992F90"/>
    <w:rsid w:val="009945E1"/>
    <w:rsid w:val="00995505"/>
    <w:rsid w:val="009C067E"/>
    <w:rsid w:val="009C2C1B"/>
    <w:rsid w:val="009D0717"/>
    <w:rsid w:val="009D3F00"/>
    <w:rsid w:val="009E4032"/>
    <w:rsid w:val="009E7750"/>
    <w:rsid w:val="009F37B7"/>
    <w:rsid w:val="009F5009"/>
    <w:rsid w:val="009F5E43"/>
    <w:rsid w:val="00A06A65"/>
    <w:rsid w:val="00A103D8"/>
    <w:rsid w:val="00A10F02"/>
    <w:rsid w:val="00A12136"/>
    <w:rsid w:val="00A15BD4"/>
    <w:rsid w:val="00A164B4"/>
    <w:rsid w:val="00A200FA"/>
    <w:rsid w:val="00A20B73"/>
    <w:rsid w:val="00A26956"/>
    <w:rsid w:val="00A26B8E"/>
    <w:rsid w:val="00A309A6"/>
    <w:rsid w:val="00A53724"/>
    <w:rsid w:val="00A73129"/>
    <w:rsid w:val="00A82346"/>
    <w:rsid w:val="00A90AB9"/>
    <w:rsid w:val="00A92BA1"/>
    <w:rsid w:val="00AB0E32"/>
    <w:rsid w:val="00AC6BC6"/>
    <w:rsid w:val="00AE3797"/>
    <w:rsid w:val="00AF0800"/>
    <w:rsid w:val="00AF4E68"/>
    <w:rsid w:val="00AF6C6F"/>
    <w:rsid w:val="00B15449"/>
    <w:rsid w:val="00B23FC5"/>
    <w:rsid w:val="00B31AF8"/>
    <w:rsid w:val="00B31EAB"/>
    <w:rsid w:val="00B3313E"/>
    <w:rsid w:val="00B35701"/>
    <w:rsid w:val="00B40A30"/>
    <w:rsid w:val="00B42610"/>
    <w:rsid w:val="00B5091E"/>
    <w:rsid w:val="00B521BD"/>
    <w:rsid w:val="00B57A69"/>
    <w:rsid w:val="00B72A82"/>
    <w:rsid w:val="00B77756"/>
    <w:rsid w:val="00B9159B"/>
    <w:rsid w:val="00B93086"/>
    <w:rsid w:val="00B94402"/>
    <w:rsid w:val="00B97442"/>
    <w:rsid w:val="00BA19ED"/>
    <w:rsid w:val="00BA300B"/>
    <w:rsid w:val="00BA4B8D"/>
    <w:rsid w:val="00BB13E8"/>
    <w:rsid w:val="00BB2412"/>
    <w:rsid w:val="00BC0F7D"/>
    <w:rsid w:val="00BC1C56"/>
    <w:rsid w:val="00BD4B06"/>
    <w:rsid w:val="00BD56A7"/>
    <w:rsid w:val="00BD7C03"/>
    <w:rsid w:val="00BE3255"/>
    <w:rsid w:val="00BF128E"/>
    <w:rsid w:val="00C1496A"/>
    <w:rsid w:val="00C260C6"/>
    <w:rsid w:val="00C33079"/>
    <w:rsid w:val="00C45231"/>
    <w:rsid w:val="00C61D1C"/>
    <w:rsid w:val="00C72833"/>
    <w:rsid w:val="00C74AFF"/>
    <w:rsid w:val="00C776A4"/>
    <w:rsid w:val="00C80F1D"/>
    <w:rsid w:val="00C82550"/>
    <w:rsid w:val="00C863FF"/>
    <w:rsid w:val="00C925D7"/>
    <w:rsid w:val="00C928B4"/>
    <w:rsid w:val="00C92F61"/>
    <w:rsid w:val="00C93F40"/>
    <w:rsid w:val="00CA3D0C"/>
    <w:rsid w:val="00CB66BA"/>
    <w:rsid w:val="00CC42C6"/>
    <w:rsid w:val="00CC5A27"/>
    <w:rsid w:val="00CD1191"/>
    <w:rsid w:val="00CD14E9"/>
    <w:rsid w:val="00CD4B25"/>
    <w:rsid w:val="00CE0601"/>
    <w:rsid w:val="00CF20E3"/>
    <w:rsid w:val="00D15BBA"/>
    <w:rsid w:val="00D309CC"/>
    <w:rsid w:val="00D34962"/>
    <w:rsid w:val="00D34E1E"/>
    <w:rsid w:val="00D414E1"/>
    <w:rsid w:val="00D46431"/>
    <w:rsid w:val="00D468B9"/>
    <w:rsid w:val="00D56A52"/>
    <w:rsid w:val="00D57972"/>
    <w:rsid w:val="00D65F45"/>
    <w:rsid w:val="00D675A9"/>
    <w:rsid w:val="00D738D6"/>
    <w:rsid w:val="00D755EB"/>
    <w:rsid w:val="00D77E92"/>
    <w:rsid w:val="00D8705E"/>
    <w:rsid w:val="00D87E00"/>
    <w:rsid w:val="00D907F9"/>
    <w:rsid w:val="00D9134D"/>
    <w:rsid w:val="00D91F1D"/>
    <w:rsid w:val="00DA2BE3"/>
    <w:rsid w:val="00DA6EA4"/>
    <w:rsid w:val="00DA7A03"/>
    <w:rsid w:val="00DB12EC"/>
    <w:rsid w:val="00DB1818"/>
    <w:rsid w:val="00DB4E11"/>
    <w:rsid w:val="00DC309B"/>
    <w:rsid w:val="00DC47A6"/>
    <w:rsid w:val="00DC4DA2"/>
    <w:rsid w:val="00DD089D"/>
    <w:rsid w:val="00DD45F1"/>
    <w:rsid w:val="00DD4C17"/>
    <w:rsid w:val="00DD5AF4"/>
    <w:rsid w:val="00DD5B05"/>
    <w:rsid w:val="00DE0B34"/>
    <w:rsid w:val="00DF2B1F"/>
    <w:rsid w:val="00DF6189"/>
    <w:rsid w:val="00DF62CD"/>
    <w:rsid w:val="00E003A9"/>
    <w:rsid w:val="00E033B1"/>
    <w:rsid w:val="00E06ECF"/>
    <w:rsid w:val="00E13876"/>
    <w:rsid w:val="00E14634"/>
    <w:rsid w:val="00E16509"/>
    <w:rsid w:val="00E24E3B"/>
    <w:rsid w:val="00E34C44"/>
    <w:rsid w:val="00E374CA"/>
    <w:rsid w:val="00E4160D"/>
    <w:rsid w:val="00E44582"/>
    <w:rsid w:val="00E4765D"/>
    <w:rsid w:val="00E507ED"/>
    <w:rsid w:val="00E52814"/>
    <w:rsid w:val="00E53B5D"/>
    <w:rsid w:val="00E55B2C"/>
    <w:rsid w:val="00E56C84"/>
    <w:rsid w:val="00E57DE9"/>
    <w:rsid w:val="00E65AAE"/>
    <w:rsid w:val="00E70295"/>
    <w:rsid w:val="00E71D42"/>
    <w:rsid w:val="00E72324"/>
    <w:rsid w:val="00E72ABE"/>
    <w:rsid w:val="00E75C1B"/>
    <w:rsid w:val="00E76BD1"/>
    <w:rsid w:val="00E77364"/>
    <w:rsid w:val="00E77645"/>
    <w:rsid w:val="00E80DE4"/>
    <w:rsid w:val="00E82623"/>
    <w:rsid w:val="00E84EA7"/>
    <w:rsid w:val="00E92F48"/>
    <w:rsid w:val="00EA6749"/>
    <w:rsid w:val="00EB22F4"/>
    <w:rsid w:val="00EC2729"/>
    <w:rsid w:val="00EC3517"/>
    <w:rsid w:val="00EC4A25"/>
    <w:rsid w:val="00EC6DC1"/>
    <w:rsid w:val="00ED4894"/>
    <w:rsid w:val="00EE56AB"/>
    <w:rsid w:val="00EE5AA7"/>
    <w:rsid w:val="00EE74D3"/>
    <w:rsid w:val="00EF09B4"/>
    <w:rsid w:val="00EF618E"/>
    <w:rsid w:val="00EF7828"/>
    <w:rsid w:val="00F015A4"/>
    <w:rsid w:val="00F025A2"/>
    <w:rsid w:val="00F04712"/>
    <w:rsid w:val="00F10B1F"/>
    <w:rsid w:val="00F11D80"/>
    <w:rsid w:val="00F209B1"/>
    <w:rsid w:val="00F21311"/>
    <w:rsid w:val="00F22EC7"/>
    <w:rsid w:val="00F273D3"/>
    <w:rsid w:val="00F325C8"/>
    <w:rsid w:val="00F32778"/>
    <w:rsid w:val="00F37628"/>
    <w:rsid w:val="00F40958"/>
    <w:rsid w:val="00F465DF"/>
    <w:rsid w:val="00F61B4D"/>
    <w:rsid w:val="00F62AEB"/>
    <w:rsid w:val="00F653B8"/>
    <w:rsid w:val="00F70647"/>
    <w:rsid w:val="00F73852"/>
    <w:rsid w:val="00F7420E"/>
    <w:rsid w:val="00F86361"/>
    <w:rsid w:val="00F8688A"/>
    <w:rsid w:val="00F9377C"/>
    <w:rsid w:val="00F95EDB"/>
    <w:rsid w:val="00F96804"/>
    <w:rsid w:val="00FA0DFF"/>
    <w:rsid w:val="00FA1266"/>
    <w:rsid w:val="00FA7625"/>
    <w:rsid w:val="00FB2C76"/>
    <w:rsid w:val="00FB68AC"/>
    <w:rsid w:val="00FC1192"/>
    <w:rsid w:val="00FC371C"/>
    <w:rsid w:val="00FD324E"/>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59650C"/>
    <w:pPr>
      <w:spacing w:after="120"/>
    </w:pPr>
    <w:rPr>
      <w:rFonts w:ascii="Arial" w:eastAsiaTheme="minorEastAsia" w:hAnsi="Arial"/>
      <w:lang w:eastAsia="ko-KR"/>
    </w:rPr>
  </w:style>
  <w:style w:type="character" w:customStyle="1" w:styleId="CRCoverPageChar">
    <w:name w:val="CR Cover Page Char"/>
    <w:link w:val="CRCoverPage"/>
    <w:rsid w:val="0059650C"/>
    <w:rPr>
      <w:rFonts w:ascii="Arial" w:eastAsiaTheme="minorEastAsia"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201406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448</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181</cp:revision>
  <cp:lastPrinted>2019-02-25T14:05:00Z</cp:lastPrinted>
  <dcterms:created xsi:type="dcterms:W3CDTF">2020-02-11T14:49:00Z</dcterms:created>
  <dcterms:modified xsi:type="dcterms:W3CDTF">2020-05-14T09:15:00Z</dcterms:modified>
  <cp:category/>
</cp:coreProperties>
</file>